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3D4" w:rsidRDefault="00B973D4" w:rsidP="00B973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RADENORE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B973D4" w:rsidRDefault="00B973D4" w:rsidP="00B973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73D4" w:rsidRDefault="00B973D4" w:rsidP="00B973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73D4" w:rsidRDefault="00B973D4" w:rsidP="00B973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Sherborne,</w:t>
      </w:r>
    </w:p>
    <w:p w:rsidR="00B973D4" w:rsidRDefault="00B973D4" w:rsidP="00B973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Dorset, into land of the late Walter Derby(q.v.).</w:t>
      </w:r>
    </w:p>
    <w:p w:rsidR="00B973D4" w:rsidRDefault="00B973D4" w:rsidP="00B973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24-197)</w:t>
      </w:r>
    </w:p>
    <w:p w:rsidR="00B973D4" w:rsidRDefault="00B973D4" w:rsidP="00B973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73D4" w:rsidRDefault="00B973D4" w:rsidP="00B973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73D4" w:rsidRPr="00EB5429" w:rsidRDefault="00B973D4" w:rsidP="00B973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2016</w:t>
      </w:r>
    </w:p>
    <w:p w:rsidR="006B2F86" w:rsidRPr="00B973D4" w:rsidRDefault="00B973D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B973D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3D4" w:rsidRDefault="00B973D4" w:rsidP="00E71FC3">
      <w:pPr>
        <w:spacing w:after="0" w:line="240" w:lineRule="auto"/>
      </w:pPr>
      <w:r>
        <w:separator/>
      </w:r>
    </w:p>
  </w:endnote>
  <w:endnote w:type="continuationSeparator" w:id="0">
    <w:p w:rsidR="00B973D4" w:rsidRDefault="00B973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3D4" w:rsidRDefault="00B973D4" w:rsidP="00E71FC3">
      <w:pPr>
        <w:spacing w:after="0" w:line="240" w:lineRule="auto"/>
      </w:pPr>
      <w:r>
        <w:separator/>
      </w:r>
    </w:p>
  </w:footnote>
  <w:footnote w:type="continuationSeparator" w:id="0">
    <w:p w:rsidR="00B973D4" w:rsidRDefault="00B973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3D4"/>
    <w:rsid w:val="00AB52E8"/>
    <w:rsid w:val="00B16D3F"/>
    <w:rsid w:val="00B973D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39894"/>
  <w15:chartTrackingRefBased/>
  <w15:docId w15:val="{0CF919BF-A380-4B19-A424-A760A9FA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2016-05-27T16:36:00Z</dcterms:created>
  <dcterms:modified xsi:type="dcterms:W3CDTF">2016-05-27T16:37:00Z</dcterms:modified>
</cp:coreProperties>
</file>